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FE" w:rsidRDefault="00160CA1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Hello </w:t>
      </w:r>
      <w:r w:rsidR="002A7AEC">
        <w:rPr>
          <w:rFonts w:ascii="Candara" w:hAnsi="Candara"/>
          <w:sz w:val="28"/>
          <w:szCs w:val="28"/>
        </w:rPr>
        <w:t>friends</w:t>
      </w:r>
      <w:r>
        <w:rPr>
          <w:rFonts w:ascii="Candara" w:hAnsi="Candara"/>
          <w:sz w:val="28"/>
          <w:szCs w:val="28"/>
        </w:rPr>
        <w:t>,</w:t>
      </w:r>
    </w:p>
    <w:p w:rsidR="00DF3601" w:rsidRDefault="006C7E93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Hope</w:t>
      </w:r>
      <w:r w:rsidR="00DF3601">
        <w:rPr>
          <w:rFonts w:ascii="Candara" w:hAnsi="Candara"/>
          <w:sz w:val="28"/>
          <w:szCs w:val="28"/>
        </w:rPr>
        <w:t xml:space="preserve"> </w:t>
      </w:r>
      <w:r w:rsidR="00AD10DF">
        <w:rPr>
          <w:rFonts w:ascii="Candara" w:hAnsi="Candara"/>
          <w:sz w:val="28"/>
          <w:szCs w:val="28"/>
        </w:rPr>
        <w:t>you're</w:t>
      </w:r>
      <w:r>
        <w:rPr>
          <w:rFonts w:ascii="Candara" w:hAnsi="Candara"/>
          <w:sz w:val="28"/>
          <w:szCs w:val="28"/>
        </w:rPr>
        <w:t xml:space="preserve"> doing </w:t>
      </w:r>
      <w:proofErr w:type="gramStart"/>
      <w:r>
        <w:rPr>
          <w:rFonts w:ascii="Candara" w:hAnsi="Candara"/>
          <w:sz w:val="28"/>
          <w:szCs w:val="28"/>
        </w:rPr>
        <w:t>Great</w:t>
      </w:r>
      <w:proofErr w:type="gramEnd"/>
      <w:r>
        <w:rPr>
          <w:rFonts w:ascii="Candara" w:hAnsi="Candara"/>
          <w:sz w:val="28"/>
          <w:szCs w:val="28"/>
        </w:rPr>
        <w:t xml:space="preserve"> </w:t>
      </w:r>
      <w:r w:rsidR="00DB1F56">
        <w:rPr>
          <w:rFonts w:ascii="Candara" w:hAnsi="Candara"/>
          <w:sz w:val="28"/>
          <w:szCs w:val="28"/>
        </w:rPr>
        <w:t>….</w:t>
      </w:r>
    </w:p>
    <w:p w:rsidR="000A6377" w:rsidRDefault="006C7E93" w:rsidP="000A6377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We are</w:t>
      </w:r>
      <w:r w:rsidR="00AD10DF">
        <w:rPr>
          <w:rFonts w:ascii="Candara" w:hAnsi="Candara"/>
          <w:sz w:val="28"/>
          <w:szCs w:val="28"/>
        </w:rPr>
        <w:t xml:space="preserve"> here</w:t>
      </w:r>
      <w:r>
        <w:rPr>
          <w:rFonts w:ascii="Candara" w:hAnsi="Candara"/>
          <w:sz w:val="28"/>
          <w:szCs w:val="28"/>
        </w:rPr>
        <w:t xml:space="preserve"> with </w:t>
      </w:r>
      <w:r w:rsidR="000A6377">
        <w:rPr>
          <w:rFonts w:ascii="Candara" w:hAnsi="Candara"/>
          <w:sz w:val="28"/>
          <w:szCs w:val="28"/>
        </w:rPr>
        <w:t>special offer</w:t>
      </w:r>
      <w:r w:rsidR="00AD10DF">
        <w:rPr>
          <w:rFonts w:ascii="Candara" w:hAnsi="Candara"/>
          <w:sz w:val="28"/>
          <w:szCs w:val="28"/>
        </w:rPr>
        <w:t>s</w:t>
      </w:r>
      <w:r w:rsidR="000A6377">
        <w:rPr>
          <w:rFonts w:ascii="Candara" w:hAnsi="Candara"/>
          <w:sz w:val="28"/>
          <w:szCs w:val="28"/>
        </w:rPr>
        <w:t xml:space="preserve"> to take your business to the next level. </w:t>
      </w:r>
    </w:p>
    <w:p w:rsidR="00C35074" w:rsidRDefault="006C7E93" w:rsidP="00C35074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As we know that</w:t>
      </w:r>
      <w:r w:rsidR="00AD10DF">
        <w:rPr>
          <w:rFonts w:ascii="Candara" w:hAnsi="Candara"/>
          <w:sz w:val="28"/>
          <w:szCs w:val="28"/>
        </w:rPr>
        <w:t xml:space="preserve">, </w:t>
      </w:r>
      <w:r w:rsidR="00C35074">
        <w:rPr>
          <w:rFonts w:ascii="Candara" w:hAnsi="Candara"/>
          <w:sz w:val="28"/>
          <w:szCs w:val="28"/>
        </w:rPr>
        <w:t>you’re all f</w:t>
      </w:r>
      <w:r>
        <w:rPr>
          <w:rFonts w:ascii="Candara" w:hAnsi="Candara"/>
          <w:sz w:val="28"/>
          <w:szCs w:val="28"/>
        </w:rPr>
        <w:t>amiliar with Video Marketing</w:t>
      </w:r>
      <w:r w:rsidR="00C35074">
        <w:rPr>
          <w:rFonts w:ascii="Candara" w:hAnsi="Candara"/>
          <w:sz w:val="28"/>
          <w:szCs w:val="28"/>
        </w:rPr>
        <w:t xml:space="preserve">, </w:t>
      </w:r>
    </w:p>
    <w:p w:rsidR="00C35074" w:rsidRDefault="00C35074" w:rsidP="00C35074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And,</w:t>
      </w:r>
      <w:r w:rsidR="00B044AE">
        <w:rPr>
          <w:rFonts w:ascii="Candara" w:hAnsi="Candara"/>
          <w:sz w:val="28"/>
          <w:szCs w:val="28"/>
        </w:rPr>
        <w:t xml:space="preserve"> </w:t>
      </w:r>
    </w:p>
    <w:p w:rsidR="00C35074" w:rsidRDefault="00C35074" w:rsidP="00C35074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Most of you might have already started using it to get</w:t>
      </w:r>
      <w:r w:rsidR="00AD10DF">
        <w:rPr>
          <w:rFonts w:ascii="Candara" w:hAnsi="Candara"/>
          <w:sz w:val="28"/>
          <w:szCs w:val="28"/>
        </w:rPr>
        <w:t xml:space="preserve"> the</w:t>
      </w:r>
      <w:r>
        <w:rPr>
          <w:rFonts w:ascii="Candara" w:hAnsi="Candara"/>
          <w:sz w:val="28"/>
          <w:szCs w:val="28"/>
        </w:rPr>
        <w:t xml:space="preserve"> best results</w:t>
      </w:r>
      <w:r w:rsidR="00AD10DF">
        <w:rPr>
          <w:rFonts w:ascii="Candara" w:hAnsi="Candara"/>
          <w:sz w:val="28"/>
          <w:szCs w:val="28"/>
        </w:rPr>
        <w:t>,</w:t>
      </w:r>
      <w:r>
        <w:rPr>
          <w:rFonts w:ascii="Candara" w:hAnsi="Candara"/>
          <w:sz w:val="28"/>
          <w:szCs w:val="28"/>
        </w:rPr>
        <w:t xml:space="preserve"> the way I </w:t>
      </w:r>
      <w:r w:rsidR="00AD10DF">
        <w:rPr>
          <w:rFonts w:ascii="Candara" w:hAnsi="Candara"/>
          <w:sz w:val="28"/>
          <w:szCs w:val="28"/>
        </w:rPr>
        <w:t>did</w:t>
      </w:r>
      <w:r>
        <w:rPr>
          <w:rFonts w:ascii="Candara" w:hAnsi="Candara"/>
          <w:sz w:val="28"/>
          <w:szCs w:val="28"/>
        </w:rPr>
        <w:t>.</w:t>
      </w:r>
    </w:p>
    <w:p w:rsidR="004F4A3D" w:rsidRDefault="004F4A3D">
      <w:pPr>
        <w:rPr>
          <w:rFonts w:ascii="Candara" w:hAnsi="Candara"/>
          <w:sz w:val="28"/>
          <w:szCs w:val="28"/>
        </w:rPr>
      </w:pPr>
    </w:p>
    <w:p w:rsidR="00E641C6" w:rsidRDefault="00E641C6" w:rsidP="00E641C6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We have </w:t>
      </w:r>
      <w:r w:rsidR="002E7FD8">
        <w:rPr>
          <w:rFonts w:ascii="Candara" w:hAnsi="Candara"/>
          <w:sz w:val="28"/>
          <w:szCs w:val="28"/>
        </w:rPr>
        <w:t>prepared</w:t>
      </w:r>
      <w:r>
        <w:rPr>
          <w:rFonts w:ascii="Candara" w:hAnsi="Candara"/>
          <w:sz w:val="28"/>
          <w:szCs w:val="28"/>
        </w:rPr>
        <w:t xml:space="preserve"> a live video training course that will take you by the hand and open ne</w:t>
      </w:r>
      <w:r w:rsidR="006C7E93">
        <w:rPr>
          <w:rFonts w:ascii="Candara" w:hAnsi="Candara"/>
          <w:sz w:val="28"/>
          <w:szCs w:val="28"/>
        </w:rPr>
        <w:t xml:space="preserve">w avenues of </w:t>
      </w:r>
      <w:r w:rsidR="002E7FD8">
        <w:rPr>
          <w:rFonts w:ascii="Candara" w:hAnsi="Candara"/>
          <w:sz w:val="28"/>
          <w:szCs w:val="28"/>
        </w:rPr>
        <w:t>endless profit potential</w:t>
      </w:r>
      <w:r>
        <w:rPr>
          <w:rFonts w:ascii="Candara" w:hAnsi="Candara"/>
          <w:sz w:val="28"/>
          <w:szCs w:val="28"/>
        </w:rPr>
        <w:t xml:space="preserve"> for you.</w:t>
      </w:r>
    </w:p>
    <w:p w:rsidR="00E641C6" w:rsidRDefault="00E641C6">
      <w:pPr>
        <w:rPr>
          <w:rFonts w:ascii="Candara" w:hAnsi="Candara"/>
          <w:sz w:val="28"/>
          <w:szCs w:val="28"/>
        </w:rPr>
      </w:pPr>
    </w:p>
    <w:p w:rsidR="00B10170" w:rsidRDefault="00B10170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Presenting…</w:t>
      </w:r>
    </w:p>
    <w:p w:rsidR="002A7E28" w:rsidRDefault="002A7E28" w:rsidP="002A7E28">
      <w:pPr>
        <w:jc w:val="center"/>
        <w:rPr>
          <w:rFonts w:ascii="Candara" w:hAnsi="Candara"/>
          <w:b/>
          <w:sz w:val="28"/>
          <w:szCs w:val="28"/>
        </w:rPr>
      </w:pPr>
      <w:r>
        <w:rPr>
          <w:rFonts w:ascii="Candara" w:hAnsi="Candara"/>
          <w:b/>
          <w:sz w:val="28"/>
          <w:szCs w:val="28"/>
        </w:rPr>
        <w:t xml:space="preserve">High Definition </w:t>
      </w:r>
      <w:r w:rsidR="006C7E93">
        <w:rPr>
          <w:rFonts w:ascii="Candara" w:hAnsi="Candara"/>
          <w:b/>
          <w:sz w:val="28"/>
          <w:szCs w:val="28"/>
        </w:rPr>
        <w:t>Video Marketing Revolution</w:t>
      </w:r>
      <w:r w:rsidR="00F820FF">
        <w:rPr>
          <w:rFonts w:ascii="Candara" w:hAnsi="Candara"/>
          <w:b/>
          <w:sz w:val="28"/>
          <w:szCs w:val="28"/>
        </w:rPr>
        <w:t xml:space="preserve"> </w:t>
      </w:r>
      <w:r>
        <w:rPr>
          <w:rFonts w:ascii="Candara" w:hAnsi="Candara"/>
          <w:b/>
          <w:sz w:val="28"/>
          <w:szCs w:val="28"/>
        </w:rPr>
        <w:t>Video Training</w:t>
      </w:r>
    </w:p>
    <w:p w:rsidR="00702CFC" w:rsidRDefault="002E7FD8" w:rsidP="00114D68">
      <w:pPr>
        <w:spacing w:after="0" w:line="240" w:lineRule="auto"/>
        <w:rPr>
          <w:rFonts w:ascii="Candara" w:hAnsi="Candara"/>
          <w:sz w:val="28"/>
          <w:szCs w:val="28"/>
        </w:rPr>
      </w:pPr>
      <w:proofErr w:type="gramStart"/>
      <w:r>
        <w:rPr>
          <w:rFonts w:ascii="Candara" w:hAnsi="Candara"/>
          <w:sz w:val="28"/>
          <w:szCs w:val="28"/>
        </w:rPr>
        <w:t>it’s</w:t>
      </w:r>
      <w:proofErr w:type="gramEnd"/>
      <w:r w:rsidR="00114D68">
        <w:rPr>
          <w:rFonts w:ascii="Candara" w:hAnsi="Candara"/>
          <w:sz w:val="28"/>
          <w:szCs w:val="28"/>
        </w:rPr>
        <w:t xml:space="preserve"> very easy to understand </w:t>
      </w:r>
      <w:r>
        <w:rPr>
          <w:rFonts w:ascii="Candara" w:hAnsi="Candara"/>
          <w:sz w:val="28"/>
          <w:szCs w:val="28"/>
        </w:rPr>
        <w:t>these</w:t>
      </w:r>
      <w:r w:rsidR="00114D68">
        <w:rPr>
          <w:rFonts w:ascii="Candara" w:hAnsi="Candara"/>
          <w:sz w:val="28"/>
          <w:szCs w:val="28"/>
        </w:rPr>
        <w:t xml:space="preserve"> High definition videos.</w:t>
      </w:r>
    </w:p>
    <w:p w:rsidR="00114D68" w:rsidRDefault="00114D68" w:rsidP="00114D68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You can:</w:t>
      </w:r>
    </w:p>
    <w:p w:rsidR="008E350F" w:rsidRDefault="008E350F" w:rsidP="00114D68">
      <w:pPr>
        <w:spacing w:after="0" w:line="240" w:lineRule="auto"/>
        <w:rPr>
          <w:rFonts w:ascii="Candara" w:hAnsi="Candara"/>
          <w:sz w:val="28"/>
          <w:szCs w:val="28"/>
        </w:rPr>
      </w:pPr>
    </w:p>
    <w:p w:rsidR="009E2E63" w:rsidRPr="006431A3" w:rsidRDefault="009E2E63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 w:rsidRPr="006431A3">
        <w:rPr>
          <w:rFonts w:ascii="Candara" w:hAnsi="Candara"/>
          <w:sz w:val="28"/>
          <w:szCs w:val="28"/>
        </w:rPr>
        <w:t xml:space="preserve">You can create </w:t>
      </w:r>
      <w:r>
        <w:rPr>
          <w:rFonts w:ascii="Candara" w:hAnsi="Candara"/>
          <w:sz w:val="28"/>
          <w:szCs w:val="28"/>
        </w:rPr>
        <w:t>Amazing Videos</w:t>
      </w:r>
      <w:r w:rsidRPr="006431A3">
        <w:rPr>
          <w:rFonts w:ascii="Candara" w:hAnsi="Candara"/>
          <w:sz w:val="28"/>
          <w:szCs w:val="28"/>
        </w:rPr>
        <w:t xml:space="preserve"> that stand out from the rest.</w:t>
      </w:r>
    </w:p>
    <w:p w:rsidR="009E2E63" w:rsidRPr="006431A3" w:rsidRDefault="009E2E63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 w:rsidRPr="006431A3">
        <w:rPr>
          <w:rFonts w:ascii="Candara" w:hAnsi="Candara"/>
          <w:sz w:val="28"/>
          <w:szCs w:val="28"/>
        </w:rPr>
        <w:t xml:space="preserve">Increase conversions for your website </w:t>
      </w:r>
    </w:p>
    <w:p w:rsidR="009E2E63" w:rsidRPr="006431A3" w:rsidRDefault="009E2E63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 w:rsidRPr="006431A3">
        <w:rPr>
          <w:rFonts w:ascii="Candara" w:hAnsi="Candara"/>
          <w:sz w:val="28"/>
          <w:szCs w:val="28"/>
        </w:rPr>
        <w:t>Building brand rapport and loyalty with existing  and prospective customers</w:t>
      </w:r>
    </w:p>
    <w:p w:rsidR="009E2E63" w:rsidRDefault="009E2E63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 w:rsidRPr="006431A3">
        <w:rPr>
          <w:rFonts w:ascii="Candara" w:hAnsi="Candara"/>
          <w:sz w:val="28"/>
          <w:szCs w:val="28"/>
        </w:rPr>
        <w:t>Revenue generation across multiple marketing channels</w:t>
      </w:r>
    </w:p>
    <w:p w:rsidR="009E2E63" w:rsidRPr="006431A3" w:rsidRDefault="009E2E63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Demonstrate your expertise worldwide</w:t>
      </w:r>
    </w:p>
    <w:p w:rsidR="009E2E63" w:rsidRDefault="009E2E63" w:rsidP="00431BD7">
      <w:pPr>
        <w:rPr>
          <w:rFonts w:ascii="Candara" w:hAnsi="Candara"/>
          <w:sz w:val="28"/>
          <w:szCs w:val="28"/>
        </w:rPr>
      </w:pPr>
    </w:p>
    <w:p w:rsidR="00C35074" w:rsidRPr="006C7E93" w:rsidRDefault="00431BD7" w:rsidP="00431BD7">
      <w:pPr>
        <w:rPr>
          <w:rFonts w:ascii="Candara" w:hAnsi="Candara"/>
          <w:sz w:val="28"/>
          <w:szCs w:val="28"/>
        </w:rPr>
      </w:pPr>
      <w:r w:rsidRPr="006C7E93">
        <w:rPr>
          <w:rFonts w:ascii="Candara" w:hAnsi="Candara"/>
          <w:sz w:val="28"/>
          <w:szCs w:val="28"/>
        </w:rPr>
        <w:t xml:space="preserve">You will have a </w:t>
      </w:r>
      <w:r w:rsidR="006C7E93">
        <w:rPr>
          <w:rFonts w:ascii="Candara" w:hAnsi="Candara"/>
          <w:sz w:val="28"/>
          <w:szCs w:val="28"/>
        </w:rPr>
        <w:t>firm foundation</w:t>
      </w:r>
      <w:r w:rsidR="006C7E93" w:rsidRPr="006C7E93">
        <w:rPr>
          <w:rFonts w:ascii="Candara" w:hAnsi="Candara"/>
          <w:sz w:val="28"/>
          <w:szCs w:val="28"/>
        </w:rPr>
        <w:t xml:space="preserve"> to succeed with Video Marketing Revolution</w:t>
      </w:r>
      <w:r w:rsidR="00C35074" w:rsidRPr="006C7E93">
        <w:rPr>
          <w:rFonts w:ascii="Candara" w:hAnsi="Candara"/>
          <w:sz w:val="28"/>
          <w:szCs w:val="28"/>
        </w:rPr>
        <w:t>.</w:t>
      </w:r>
    </w:p>
    <w:p w:rsidR="00431BD7" w:rsidRDefault="00431BD7" w:rsidP="00431BD7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NOW what are you waiting for?</w:t>
      </w:r>
    </w:p>
    <w:p w:rsidR="00431BD7" w:rsidRPr="00034243" w:rsidRDefault="006C7E93" w:rsidP="00431BD7">
      <w:pPr>
        <w:rPr>
          <w:rFonts w:ascii="Candara" w:hAnsi="Candara"/>
          <w:color w:val="00B050"/>
          <w:sz w:val="28"/>
          <w:szCs w:val="28"/>
        </w:rPr>
      </w:pPr>
      <w:r w:rsidRPr="006C7E93">
        <w:rPr>
          <w:rFonts w:ascii="Candara" w:hAnsi="Candara"/>
          <w:sz w:val="28"/>
          <w:szCs w:val="28"/>
        </w:rPr>
        <w:t>Get your hands</w:t>
      </w:r>
      <w:r w:rsidR="00431BD7" w:rsidRPr="006C7E93">
        <w:rPr>
          <w:rFonts w:ascii="Candara" w:hAnsi="Candara"/>
          <w:sz w:val="28"/>
          <w:szCs w:val="28"/>
        </w:rPr>
        <w:t xml:space="preserve"> on this step by step HD video training, </w:t>
      </w:r>
      <w:r>
        <w:rPr>
          <w:rFonts w:ascii="Candara" w:hAnsi="Candara"/>
          <w:sz w:val="28"/>
          <w:szCs w:val="28"/>
        </w:rPr>
        <w:t>and super charge</w:t>
      </w:r>
      <w:r w:rsidR="00431BD7" w:rsidRPr="006C7E93">
        <w:rPr>
          <w:rFonts w:ascii="Candara" w:hAnsi="Candara"/>
          <w:sz w:val="28"/>
          <w:szCs w:val="28"/>
        </w:rPr>
        <w:t xml:space="preserve"> the </w:t>
      </w:r>
      <w:r w:rsidR="00431BD7" w:rsidRPr="00034243">
        <w:rPr>
          <w:rFonts w:ascii="Candara" w:hAnsi="Candara"/>
          <w:sz w:val="28"/>
          <w:szCs w:val="28"/>
        </w:rPr>
        <w:t>growth of your business.</w:t>
      </w:r>
    </w:p>
    <w:p w:rsidR="00431BD7" w:rsidRPr="00034243" w:rsidRDefault="00431BD7" w:rsidP="00431BD7">
      <w:pPr>
        <w:rPr>
          <w:rFonts w:ascii="Candara" w:hAnsi="Candara"/>
          <w:sz w:val="28"/>
          <w:szCs w:val="28"/>
        </w:rPr>
      </w:pPr>
      <w:r w:rsidRPr="00034243">
        <w:rPr>
          <w:rFonts w:ascii="Candara" w:hAnsi="Candara"/>
          <w:sz w:val="28"/>
          <w:szCs w:val="28"/>
        </w:rPr>
        <w:t xml:space="preserve">Well guys, currently </w:t>
      </w:r>
      <w:r w:rsidR="00034243" w:rsidRPr="00034243">
        <w:rPr>
          <w:rFonts w:ascii="Candara" w:hAnsi="Candara"/>
          <w:sz w:val="28"/>
          <w:szCs w:val="28"/>
        </w:rPr>
        <w:t>you are getting massive</w:t>
      </w:r>
      <w:r w:rsidRPr="00034243">
        <w:rPr>
          <w:rFonts w:ascii="Candara" w:hAnsi="Candara"/>
          <w:sz w:val="28"/>
          <w:szCs w:val="28"/>
        </w:rPr>
        <w:t xml:space="preserve"> discount.</w:t>
      </w:r>
    </w:p>
    <w:p w:rsidR="00431BD7" w:rsidRDefault="00431BD7" w:rsidP="00431BD7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BUT,</w:t>
      </w:r>
    </w:p>
    <w:p w:rsidR="00431BD7" w:rsidRPr="00034243" w:rsidRDefault="00431BD7" w:rsidP="00431BD7">
      <w:pPr>
        <w:rPr>
          <w:rFonts w:ascii="Candara" w:hAnsi="Candara"/>
          <w:sz w:val="28"/>
          <w:szCs w:val="28"/>
        </w:rPr>
      </w:pPr>
      <w:r w:rsidRPr="00034243">
        <w:rPr>
          <w:rFonts w:ascii="Candara" w:hAnsi="Candara"/>
          <w:sz w:val="28"/>
          <w:szCs w:val="28"/>
        </w:rPr>
        <w:lastRenderedPageBreak/>
        <w:t xml:space="preserve">All good things come for a limited </w:t>
      </w:r>
      <w:r w:rsidR="00906BBE" w:rsidRPr="00034243">
        <w:rPr>
          <w:rFonts w:ascii="Candara" w:hAnsi="Candara"/>
          <w:sz w:val="28"/>
          <w:szCs w:val="28"/>
        </w:rPr>
        <w:t>period of time</w:t>
      </w:r>
      <w:r w:rsidRPr="00034243">
        <w:rPr>
          <w:rFonts w:ascii="Candara" w:hAnsi="Candara"/>
          <w:sz w:val="28"/>
          <w:szCs w:val="28"/>
        </w:rPr>
        <w:t xml:space="preserve"> only.</w:t>
      </w:r>
    </w:p>
    <w:p w:rsidR="00431BD7" w:rsidRPr="00034243" w:rsidRDefault="00431BD7" w:rsidP="00431BD7">
      <w:pPr>
        <w:rPr>
          <w:rFonts w:ascii="Candara" w:hAnsi="Candara"/>
          <w:sz w:val="28"/>
          <w:szCs w:val="28"/>
        </w:rPr>
      </w:pPr>
      <w:r w:rsidRPr="00034243">
        <w:rPr>
          <w:rFonts w:ascii="Candara" w:hAnsi="Candara"/>
          <w:sz w:val="28"/>
          <w:szCs w:val="28"/>
        </w:rPr>
        <w:t>And so, it’s a one-time offer, available</w:t>
      </w:r>
      <w:r w:rsidRPr="00034243">
        <w:rPr>
          <w:rFonts w:ascii="Candara" w:hAnsi="Candara"/>
          <w:color w:val="4472C4"/>
          <w:sz w:val="28"/>
          <w:szCs w:val="28"/>
        </w:rPr>
        <w:t xml:space="preserve"> </w:t>
      </w:r>
      <w:r w:rsidRPr="00034243">
        <w:rPr>
          <w:rFonts w:ascii="Candara" w:hAnsi="Candara"/>
          <w:sz w:val="28"/>
          <w:szCs w:val="28"/>
        </w:rPr>
        <w:t>for the next FEW</w:t>
      </w:r>
      <w:r w:rsidRPr="00034243">
        <w:rPr>
          <w:rFonts w:ascii="Candara" w:hAnsi="Candara"/>
          <w:color w:val="4472C4"/>
          <w:sz w:val="28"/>
          <w:szCs w:val="28"/>
        </w:rPr>
        <w:t xml:space="preserve"> </w:t>
      </w:r>
      <w:r w:rsidRPr="00034243">
        <w:rPr>
          <w:rFonts w:ascii="Candara" w:hAnsi="Candara"/>
          <w:sz w:val="28"/>
          <w:szCs w:val="28"/>
        </w:rPr>
        <w:t>days -</w:t>
      </w:r>
      <w:r w:rsidRPr="00034243">
        <w:rPr>
          <w:rFonts w:ascii="Candara" w:hAnsi="Candara"/>
          <w:sz w:val="28"/>
          <w:szCs w:val="28"/>
        </w:rPr>
        <w:br/>
        <w:t>ONLY for our privileged customers.</w:t>
      </w:r>
    </w:p>
    <w:p w:rsidR="00431BD7" w:rsidRPr="00034243" w:rsidRDefault="00AD10DF" w:rsidP="00431BD7">
      <w:pPr>
        <w:rPr>
          <w:rFonts w:ascii="Candara" w:hAnsi="Candara"/>
          <w:sz w:val="28"/>
          <w:szCs w:val="28"/>
        </w:rPr>
      </w:pPr>
      <w:r w:rsidRPr="00034243">
        <w:rPr>
          <w:rFonts w:ascii="Candara" w:hAnsi="Candara"/>
          <w:sz w:val="28"/>
          <w:szCs w:val="28"/>
        </w:rPr>
        <w:t>So, t</w:t>
      </w:r>
      <w:r w:rsidR="00431BD7" w:rsidRPr="00034243">
        <w:rPr>
          <w:rFonts w:ascii="Candara" w:hAnsi="Candara"/>
          <w:sz w:val="28"/>
          <w:szCs w:val="28"/>
        </w:rPr>
        <w:t>ake action now and convert your dreams into REALITY!</w:t>
      </w:r>
    </w:p>
    <w:p w:rsidR="001E4944" w:rsidRPr="00940F66" w:rsidRDefault="001E4944">
      <w:pPr>
        <w:rPr>
          <w:rFonts w:ascii="Candara" w:hAnsi="Candara"/>
          <w:sz w:val="28"/>
          <w:szCs w:val="28"/>
        </w:rPr>
      </w:pPr>
    </w:p>
    <w:p w:rsidR="003F5E51" w:rsidRPr="00E340E6" w:rsidRDefault="003F5E51">
      <w:pPr>
        <w:rPr>
          <w:rFonts w:ascii="Candara" w:hAnsi="Candara"/>
          <w:b/>
          <w:sz w:val="28"/>
          <w:szCs w:val="28"/>
        </w:rPr>
      </w:pPr>
    </w:p>
    <w:p w:rsidR="00160CA1" w:rsidRDefault="007A7DD0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                                                                                     </w:t>
      </w:r>
      <w:r w:rsidR="00160CA1">
        <w:rPr>
          <w:rFonts w:ascii="Candara" w:hAnsi="Candara"/>
          <w:sz w:val="28"/>
          <w:szCs w:val="28"/>
        </w:rPr>
        <w:t xml:space="preserve"> </w:t>
      </w:r>
    </w:p>
    <w:p w:rsidR="00160CA1" w:rsidRPr="00160CA1" w:rsidRDefault="00160CA1">
      <w:pPr>
        <w:rPr>
          <w:rFonts w:ascii="Candara" w:hAnsi="Candara"/>
          <w:sz w:val="28"/>
          <w:szCs w:val="28"/>
        </w:rPr>
      </w:pPr>
    </w:p>
    <w:sectPr w:rsidR="00160CA1" w:rsidRPr="00160CA1" w:rsidSect="00A43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14AD"/>
    <w:multiLevelType w:val="hybridMultilevel"/>
    <w:tmpl w:val="D49028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82B1992"/>
    <w:multiLevelType w:val="hybridMultilevel"/>
    <w:tmpl w:val="6F14F3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DAB02CA"/>
    <w:multiLevelType w:val="hybridMultilevel"/>
    <w:tmpl w:val="44B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0CA1"/>
    <w:rsid w:val="0000687E"/>
    <w:rsid w:val="000252B5"/>
    <w:rsid w:val="00034243"/>
    <w:rsid w:val="000A31D5"/>
    <w:rsid w:val="000A6377"/>
    <w:rsid w:val="000D2272"/>
    <w:rsid w:val="000E5437"/>
    <w:rsid w:val="00114D68"/>
    <w:rsid w:val="00160CA1"/>
    <w:rsid w:val="00192C03"/>
    <w:rsid w:val="001D0E68"/>
    <w:rsid w:val="001E0EA4"/>
    <w:rsid w:val="001E4944"/>
    <w:rsid w:val="002511F3"/>
    <w:rsid w:val="002929FD"/>
    <w:rsid w:val="002A7AEC"/>
    <w:rsid w:val="002A7E28"/>
    <w:rsid w:val="002E7FD8"/>
    <w:rsid w:val="002F5021"/>
    <w:rsid w:val="00304953"/>
    <w:rsid w:val="003E5812"/>
    <w:rsid w:val="003F05A9"/>
    <w:rsid w:val="003F5E51"/>
    <w:rsid w:val="00427FFE"/>
    <w:rsid w:val="00431BD7"/>
    <w:rsid w:val="004A101C"/>
    <w:rsid w:val="004C7F76"/>
    <w:rsid w:val="004F43A0"/>
    <w:rsid w:val="004F4A3D"/>
    <w:rsid w:val="00534F39"/>
    <w:rsid w:val="00536E73"/>
    <w:rsid w:val="005D36C6"/>
    <w:rsid w:val="005E5ABE"/>
    <w:rsid w:val="0065757A"/>
    <w:rsid w:val="006B036F"/>
    <w:rsid w:val="006C7E93"/>
    <w:rsid w:val="00702CFC"/>
    <w:rsid w:val="007043A7"/>
    <w:rsid w:val="007636A6"/>
    <w:rsid w:val="007637CD"/>
    <w:rsid w:val="00772019"/>
    <w:rsid w:val="00774CE9"/>
    <w:rsid w:val="007A7DD0"/>
    <w:rsid w:val="007B11E3"/>
    <w:rsid w:val="007B311C"/>
    <w:rsid w:val="007D735B"/>
    <w:rsid w:val="00813D73"/>
    <w:rsid w:val="008C05DC"/>
    <w:rsid w:val="008E350F"/>
    <w:rsid w:val="00906BBE"/>
    <w:rsid w:val="009117F2"/>
    <w:rsid w:val="009240E7"/>
    <w:rsid w:val="00940F66"/>
    <w:rsid w:val="009D237F"/>
    <w:rsid w:val="009E2E63"/>
    <w:rsid w:val="009F7BD0"/>
    <w:rsid w:val="00A03E72"/>
    <w:rsid w:val="00A43681"/>
    <w:rsid w:val="00A749BC"/>
    <w:rsid w:val="00AD10DF"/>
    <w:rsid w:val="00B044AE"/>
    <w:rsid w:val="00B10170"/>
    <w:rsid w:val="00B1444A"/>
    <w:rsid w:val="00B61F9D"/>
    <w:rsid w:val="00BA488A"/>
    <w:rsid w:val="00BD1466"/>
    <w:rsid w:val="00C11A51"/>
    <w:rsid w:val="00C35074"/>
    <w:rsid w:val="00C81FE8"/>
    <w:rsid w:val="00C91BD4"/>
    <w:rsid w:val="00CA628F"/>
    <w:rsid w:val="00D67F93"/>
    <w:rsid w:val="00D76B2D"/>
    <w:rsid w:val="00DB1F56"/>
    <w:rsid w:val="00DC4816"/>
    <w:rsid w:val="00DF3601"/>
    <w:rsid w:val="00E340E6"/>
    <w:rsid w:val="00E641C6"/>
    <w:rsid w:val="00E87D81"/>
    <w:rsid w:val="00E93A85"/>
    <w:rsid w:val="00ED43CD"/>
    <w:rsid w:val="00ED541E"/>
    <w:rsid w:val="00F012D3"/>
    <w:rsid w:val="00F03892"/>
    <w:rsid w:val="00F820FF"/>
    <w:rsid w:val="00F848F4"/>
    <w:rsid w:val="00F84A76"/>
    <w:rsid w:val="00F963A4"/>
    <w:rsid w:val="00FD6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681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C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Customer Upsell Video Script</Template>
  <TotalTime>0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Firelaunchers</dc:creator>
  <cp:lastModifiedBy>l</cp:lastModifiedBy>
  <cp:revision>2</cp:revision>
  <dcterms:created xsi:type="dcterms:W3CDTF">2016-08-30T15:27:00Z</dcterms:created>
  <dcterms:modified xsi:type="dcterms:W3CDTF">2016-08-30T15:27:00Z</dcterms:modified>
</cp:coreProperties>
</file>